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709"/>
        <w:gridCol w:w="5245"/>
      </w:tblGrid>
      <w:tr w:rsidR="00615723" w:rsidRPr="006A0F54" w:rsidTr="00520E93">
        <w:trPr>
          <w:cantSplit/>
          <w:trHeight w:hRule="exact" w:val="2556"/>
        </w:trPr>
        <w:tc>
          <w:tcPr>
            <w:tcW w:w="9640" w:type="dxa"/>
            <w:gridSpan w:val="3"/>
          </w:tcPr>
          <w:p w:rsidR="00A73075" w:rsidRPr="00470B76" w:rsidRDefault="00A73075" w:rsidP="009A429F">
            <w:pPr>
              <w:pStyle w:val="FormatvorlageAdressatArial"/>
            </w:pPr>
          </w:p>
          <w:p w:rsidR="005E5A53" w:rsidRPr="005E5A53" w:rsidRDefault="0020289D" w:rsidP="005E5A53">
            <w:pPr>
              <w:pStyle w:val="FormatvorlageAdressatAri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张立伟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博士</w:t>
            </w:r>
          </w:p>
          <w:p w:rsidR="007613B8" w:rsidRPr="007613B8" w:rsidRDefault="0020289D" w:rsidP="007613B8">
            <w:pPr>
              <w:pStyle w:val="FormatvorlageAdressatAri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机电系</w:t>
            </w:r>
            <w:r w:rsidR="007613B8" w:rsidRPr="007613B8">
              <w:rPr>
                <w:lang w:val="en-US"/>
              </w:rPr>
              <w:t xml:space="preserve"> </w:t>
            </w:r>
          </w:p>
          <w:p w:rsidR="007613B8" w:rsidRPr="007613B8" w:rsidRDefault="0020289D" w:rsidP="007613B8">
            <w:pPr>
              <w:pStyle w:val="FormatvorlageAdressatAri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机械工程及自动化学院</w:t>
            </w:r>
          </w:p>
          <w:p w:rsidR="007613B8" w:rsidRPr="007613B8" w:rsidRDefault="0020289D" w:rsidP="007613B8">
            <w:pPr>
              <w:pStyle w:val="FormatvorlageAdressatAri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福州地区大学城学园路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号</w:t>
            </w:r>
          </w:p>
          <w:p w:rsidR="007613B8" w:rsidRPr="007613B8" w:rsidRDefault="0020289D" w:rsidP="007613B8">
            <w:pPr>
              <w:pStyle w:val="FormatvorlageAdressatAri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福州，福建省，</w:t>
            </w:r>
            <w:r w:rsidR="007613B8" w:rsidRPr="007613B8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350108</w:t>
            </w:r>
          </w:p>
          <w:p w:rsidR="00634EDF" w:rsidRPr="006A0F54" w:rsidRDefault="0020289D" w:rsidP="007613B8">
            <w:pPr>
              <w:pStyle w:val="FormatvorlageAdressatArial"/>
              <w:rPr>
                <w:b/>
                <w:sz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中国</w:t>
            </w:r>
          </w:p>
        </w:tc>
      </w:tr>
      <w:tr w:rsidR="00C915D1" w:rsidRPr="008C73E5" w:rsidTr="00520E93">
        <w:trPr>
          <w:trHeight w:hRule="exact" w:val="1699"/>
        </w:trPr>
        <w:tc>
          <w:tcPr>
            <w:tcW w:w="3686" w:type="dxa"/>
          </w:tcPr>
          <w:p w:rsidR="00C915D1" w:rsidRPr="006A0F54" w:rsidRDefault="00C915D1">
            <w:pPr>
              <w:pStyle w:val="Absender"/>
              <w:spacing w:after="440"/>
              <w:rPr>
                <w:rFonts w:ascii="Arial" w:hAnsi="Arial" w:cs="Arial"/>
                <w:lang w:val="en-US"/>
              </w:rPr>
            </w:pPr>
          </w:p>
          <w:p w:rsidR="00C915D1" w:rsidRPr="00470B76" w:rsidRDefault="0020289D" w:rsidP="001534B8">
            <w:pPr>
              <w:pStyle w:val="TelNr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201</w:t>
            </w:r>
            <w:r w:rsidR="00F00980">
              <w:rPr>
                <w:rFonts w:ascii="Arial" w:hAnsi="Arial"/>
                <w:lang w:eastAsia="zh-CN"/>
              </w:rPr>
              <w:t>8</w:t>
            </w:r>
            <w:r>
              <w:rPr>
                <w:rFonts w:ascii="Arial" w:hAnsi="Arial" w:hint="eastAsia"/>
                <w:lang w:eastAsia="zh-CN"/>
              </w:rPr>
              <w:t>年</w:t>
            </w:r>
            <w:r w:rsidR="00F00980">
              <w:rPr>
                <w:rFonts w:ascii="Arial" w:hAnsi="Arial"/>
                <w:lang w:eastAsia="zh-CN"/>
              </w:rPr>
              <w:t>5</w:t>
            </w:r>
            <w:r>
              <w:rPr>
                <w:rFonts w:ascii="Arial" w:hAnsi="Arial" w:hint="eastAsia"/>
                <w:lang w:eastAsia="zh-CN"/>
              </w:rPr>
              <w:t>月</w:t>
            </w:r>
            <w:r>
              <w:rPr>
                <w:rFonts w:ascii="Arial" w:hAnsi="Arial" w:hint="eastAsia"/>
                <w:lang w:eastAsia="zh-CN"/>
              </w:rPr>
              <w:t>3</w:t>
            </w:r>
            <w:r w:rsidR="00647834">
              <w:rPr>
                <w:rFonts w:ascii="Arial" w:hAnsi="Arial" w:hint="eastAsia"/>
                <w:lang w:eastAsia="zh-CN"/>
              </w:rPr>
              <w:t>0</w:t>
            </w:r>
            <w:r>
              <w:rPr>
                <w:rFonts w:ascii="Arial" w:hAnsi="Arial" w:hint="eastAsia"/>
                <w:lang w:eastAsia="zh-CN"/>
              </w:rPr>
              <w:t>号</w:t>
            </w:r>
          </w:p>
          <w:p w:rsidR="00C915D1" w:rsidRPr="005256C1" w:rsidRDefault="00C915D1" w:rsidP="009A429F">
            <w:pPr>
              <w:pStyle w:val="TelNr"/>
              <w:spacing w:before="60" w:after="20"/>
            </w:pPr>
          </w:p>
        </w:tc>
        <w:tc>
          <w:tcPr>
            <w:tcW w:w="709" w:type="dxa"/>
          </w:tcPr>
          <w:p w:rsidR="00C915D1" w:rsidRDefault="00C915D1">
            <w:pPr>
              <w:pStyle w:val="Absender"/>
              <w:spacing w:after="440"/>
              <w:rPr>
                <w:rFonts w:ascii="Arial" w:hAnsi="Arial" w:cs="Arial"/>
              </w:rPr>
            </w:pPr>
          </w:p>
          <w:p w:rsidR="00C915D1" w:rsidRDefault="00C915D1" w:rsidP="00C915D1">
            <w:pPr>
              <w:pStyle w:val="TelN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Telefon </w:t>
            </w:r>
          </w:p>
          <w:p w:rsidR="00C915D1" w:rsidRPr="00470B76" w:rsidRDefault="00C915D1" w:rsidP="00C915D1">
            <w:pPr>
              <w:pStyle w:val="TelNr"/>
              <w:spacing w:before="60" w:after="20"/>
              <w:rPr>
                <w:rFonts w:ascii="Arial" w:hAnsi="Arial"/>
              </w:rPr>
            </w:pPr>
            <w:r w:rsidRPr="00470B76">
              <w:t>E-</w:t>
            </w:r>
            <w:r w:rsidRPr="00C915D1">
              <w:rPr>
                <w:rFonts w:ascii="Arial" w:hAnsi="Arial"/>
              </w:rPr>
              <w:t>Mail</w:t>
            </w:r>
            <w:r w:rsidRPr="00470B76">
              <w:t>:</w:t>
            </w:r>
            <w:r>
              <w:t xml:space="preserve"> </w:t>
            </w:r>
            <w:r w:rsidRPr="00470B76">
              <w:t xml:space="preserve"> </w:t>
            </w:r>
          </w:p>
        </w:tc>
        <w:tc>
          <w:tcPr>
            <w:tcW w:w="5245" w:type="dxa"/>
          </w:tcPr>
          <w:p w:rsidR="00C915D1" w:rsidRPr="008C73E5" w:rsidRDefault="00C915D1" w:rsidP="00C915D1">
            <w:pPr>
              <w:pStyle w:val="Absender"/>
              <w:spacing w:after="440"/>
            </w:pPr>
          </w:p>
          <w:p w:rsidR="00C915D1" w:rsidRPr="008C73E5" w:rsidRDefault="00C915D1" w:rsidP="0038221F">
            <w:pPr>
              <w:pStyle w:val="TelNr"/>
              <w:tabs>
                <w:tab w:val="left" w:pos="2155"/>
              </w:tabs>
              <w:rPr>
                <w:rFonts w:ascii="Arial" w:hAnsi="Arial"/>
              </w:rPr>
            </w:pPr>
            <w:r w:rsidRPr="008C73E5">
              <w:rPr>
                <w:rFonts w:ascii="Arial" w:hAnsi="Arial"/>
              </w:rPr>
              <w:t xml:space="preserve">+49 (0)40-428 83 </w:t>
            </w:r>
            <w:r w:rsidR="00E310C1">
              <w:rPr>
                <w:rFonts w:ascii="Arial" w:hAnsi="Arial"/>
              </w:rPr>
              <w:t>2431</w:t>
            </w:r>
            <w:r w:rsidR="002C56E6" w:rsidRPr="008C73E5">
              <w:rPr>
                <w:rFonts w:ascii="Arial" w:hAnsi="Arial"/>
              </w:rPr>
              <w:tab/>
            </w:r>
            <w:r w:rsidRPr="008C73E5">
              <w:rPr>
                <w:rFonts w:ascii="Arial" w:hAnsi="Arial"/>
              </w:rPr>
              <w:t xml:space="preserve">Fax +49 (0)40-428 83 </w:t>
            </w:r>
            <w:r w:rsidR="00E310C1">
              <w:rPr>
                <w:rFonts w:ascii="Arial" w:hAnsi="Arial"/>
              </w:rPr>
              <w:t>2397</w:t>
            </w:r>
          </w:p>
          <w:p w:rsidR="00C915D1" w:rsidRPr="00470B76" w:rsidRDefault="00E310C1" w:rsidP="00C915D1">
            <w:pPr>
              <w:pStyle w:val="TelNr"/>
              <w:spacing w:before="60" w:after="20"/>
              <w:rPr>
                <w:rFonts w:ascii="Arial" w:hAnsi="Arial"/>
                <w:lang w:val="it-IT"/>
              </w:rPr>
            </w:pPr>
            <w:r>
              <w:t>Jianwei.Zhang</w:t>
            </w:r>
            <w:r w:rsidR="00C915D1" w:rsidRPr="008C73E5">
              <w:t>@informatik.uni-hamburg.de</w:t>
            </w:r>
          </w:p>
        </w:tc>
      </w:tr>
    </w:tbl>
    <w:p w:rsidR="00F12D43" w:rsidRPr="00964A23" w:rsidRDefault="0020289D" w:rsidP="00F12D43">
      <w:pPr>
        <w:pStyle w:val="Betreff"/>
        <w:rPr>
          <w:rFonts w:ascii="Arial" w:hAnsi="Arial"/>
          <w:b/>
          <w:bCs/>
          <w:lang w:val="en-US" w:eastAsia="zh-CN"/>
        </w:rPr>
      </w:pPr>
      <w:r>
        <w:rPr>
          <w:rFonts w:ascii="Arial" w:hAnsi="Arial" w:hint="eastAsia"/>
          <w:b/>
          <w:bCs/>
          <w:lang w:val="en-US" w:eastAsia="zh-CN"/>
        </w:rPr>
        <w:t>汉堡大学访问邀请函</w:t>
      </w:r>
    </w:p>
    <w:p w:rsidR="00697929" w:rsidRDefault="0020289D" w:rsidP="000B3F7E">
      <w:pPr>
        <w:spacing w:after="240" w:line="360" w:lineRule="auto"/>
        <w:rPr>
          <w:lang w:val="en-US" w:eastAsia="zh-CN"/>
        </w:rPr>
      </w:pPr>
      <w:r>
        <w:rPr>
          <w:rFonts w:ascii="Arial" w:hAnsi="Arial" w:hint="eastAsia"/>
          <w:lang w:val="en-US" w:eastAsia="zh-CN"/>
        </w:rPr>
        <w:t>亲爱的张立伟博士，</w:t>
      </w:r>
    </w:p>
    <w:p w:rsidR="00A8371C" w:rsidRDefault="0020289D" w:rsidP="000B3F7E">
      <w:pPr>
        <w:spacing w:after="240" w:line="360" w:lineRule="auto"/>
        <w:rPr>
          <w:rFonts w:ascii="Arial" w:hAnsi="Arial" w:hint="eastAsia"/>
          <w:lang w:val="en-US" w:eastAsia="zh-CN"/>
        </w:rPr>
      </w:pPr>
      <w:r>
        <w:rPr>
          <w:rFonts w:ascii="Arial" w:hAnsi="Arial" w:hint="eastAsia"/>
          <w:lang w:val="en-US" w:eastAsia="zh-CN"/>
        </w:rPr>
        <w:t>我很高兴邀请你（张立伟，男，</w:t>
      </w:r>
      <w:r w:rsidR="00A8371C">
        <w:rPr>
          <w:rFonts w:ascii="Arial" w:hAnsi="Arial" w:hint="eastAsia"/>
          <w:lang w:val="en-US" w:eastAsia="zh-CN"/>
        </w:rPr>
        <w:t>护照号</w:t>
      </w:r>
      <w:r w:rsidR="00A8371C">
        <w:rPr>
          <w:rFonts w:ascii="Arial" w:hAnsi="Arial" w:hint="eastAsia"/>
          <w:lang w:val="en-US" w:eastAsia="zh-CN"/>
        </w:rPr>
        <w:t>G56369457</w:t>
      </w:r>
      <w:r w:rsidR="00A8371C">
        <w:rPr>
          <w:rFonts w:ascii="Arial" w:hAnsi="Arial" w:hint="eastAsia"/>
          <w:lang w:val="en-US" w:eastAsia="zh-CN"/>
        </w:rPr>
        <w:t>，</w:t>
      </w:r>
      <w:r>
        <w:rPr>
          <w:rFonts w:ascii="Arial" w:hAnsi="Arial" w:hint="eastAsia"/>
          <w:lang w:val="en-US" w:eastAsia="zh-CN"/>
        </w:rPr>
        <w:t>1979.01.30</w:t>
      </w:r>
      <w:r>
        <w:rPr>
          <w:rFonts w:ascii="Arial" w:hAnsi="Arial" w:hint="eastAsia"/>
          <w:lang w:val="en-US" w:eastAsia="zh-CN"/>
        </w:rPr>
        <w:t>出生）访问汉堡大学。你在访问期间的主要工作是在</w:t>
      </w:r>
      <w:r w:rsidRPr="00685021">
        <w:rPr>
          <w:rFonts w:hint="eastAsia"/>
          <w:sz w:val="24"/>
          <w:szCs w:val="24"/>
        </w:rPr>
        <w:t>中德跨区域协同研究中心重大项目</w:t>
      </w:r>
      <w:r>
        <w:rPr>
          <w:rFonts w:ascii="Arial" w:hAnsi="Arial" w:hint="eastAsia"/>
          <w:lang w:val="en-US" w:eastAsia="zh-CN"/>
        </w:rPr>
        <w:t>“</w:t>
      </w:r>
      <w:proofErr w:type="spellStart"/>
      <w:r>
        <w:rPr>
          <w:rFonts w:ascii="黑体" w:eastAsia="黑体" w:hAnsi="Times New Roman" w:cs="黑体"/>
          <w:sz w:val="21"/>
          <w:szCs w:val="21"/>
          <w:lang w:val="en-US" w:eastAsia="zh-CN"/>
        </w:rPr>
        <w:t>Crossmoda</w:t>
      </w:r>
      <w:proofErr w:type="spellEnd"/>
      <w:r>
        <w:rPr>
          <w:rFonts w:ascii="黑体" w:eastAsia="黑体" w:hAnsi="Times New Roman" w:cs="黑体"/>
          <w:sz w:val="21"/>
          <w:szCs w:val="21"/>
          <w:lang w:val="en-US" w:eastAsia="zh-CN"/>
        </w:rPr>
        <w:t>| Learning</w:t>
      </w:r>
      <w:r w:rsidRPr="0020289D">
        <w:rPr>
          <w:rFonts w:ascii="黑体" w:eastAsia="黑体" w:hAnsi="Times New Roman" w:cs="黑体"/>
          <w:sz w:val="19"/>
          <w:szCs w:val="19"/>
          <w:lang w:val="en-US" w:eastAsia="zh-CN"/>
        </w:rPr>
        <w:t xml:space="preserve"> </w:t>
      </w:r>
      <w:r>
        <w:rPr>
          <w:rFonts w:ascii="黑体" w:eastAsia="黑体" w:hAnsi="Times New Roman" w:cs="黑体"/>
          <w:sz w:val="19"/>
          <w:szCs w:val="19"/>
          <w:lang w:val="en-US" w:eastAsia="zh-CN"/>
        </w:rPr>
        <w:t>(www cr</w:t>
      </w:r>
      <w:r>
        <w:rPr>
          <w:rFonts w:ascii="黑体" w:eastAsia="黑体" w:hAnsi="Times New Roman" w:cs="黑体" w:hint="eastAsia"/>
          <w:sz w:val="19"/>
          <w:szCs w:val="19"/>
          <w:lang w:val="en-US" w:eastAsia="zh-CN"/>
        </w:rPr>
        <w:t>o</w:t>
      </w:r>
      <w:r>
        <w:rPr>
          <w:rFonts w:ascii="黑体" w:eastAsia="黑体" w:hAnsi="Times New Roman" w:cs="黑体"/>
          <w:sz w:val="20"/>
          <w:lang w:val="en-US" w:eastAsia="zh-CN"/>
        </w:rPr>
        <w:t>ssmoda</w:t>
      </w:r>
      <w:r>
        <w:rPr>
          <w:rFonts w:ascii="黑体" w:eastAsia="黑体" w:hAnsi="Times New Roman" w:cs="黑体" w:hint="eastAsia"/>
          <w:sz w:val="20"/>
          <w:lang w:val="en-US" w:eastAsia="zh-CN"/>
        </w:rPr>
        <w:t>l-learn</w:t>
      </w:r>
      <w:r>
        <w:rPr>
          <w:rFonts w:ascii="黑体" w:eastAsia="黑体" w:hAnsi="Times New Roman" w:cs="黑体"/>
          <w:sz w:val="20"/>
          <w:lang w:val="en-US" w:eastAsia="zh-CN"/>
        </w:rPr>
        <w:t>ing</w:t>
      </w:r>
      <w:r>
        <w:rPr>
          <w:rFonts w:ascii="黑体" w:eastAsia="黑体" w:hAnsi="Times New Roman" w:cs="黑体" w:hint="eastAsia"/>
          <w:sz w:val="20"/>
          <w:lang w:val="en-US" w:eastAsia="zh-CN"/>
        </w:rPr>
        <w:t>.</w:t>
      </w:r>
      <w:r>
        <w:rPr>
          <w:rFonts w:ascii="黑体" w:eastAsia="黑体" w:hAnsi="Times New Roman" w:cs="黑体"/>
          <w:sz w:val="20"/>
          <w:lang w:val="en-US" w:eastAsia="zh-CN"/>
        </w:rPr>
        <w:t>org)</w:t>
      </w:r>
      <w:r>
        <w:rPr>
          <w:rFonts w:ascii="Arial" w:hAnsi="Arial" w:hint="eastAsia"/>
          <w:lang w:val="en-US" w:eastAsia="zh-CN"/>
        </w:rPr>
        <w:t>”，开展</w:t>
      </w:r>
      <w:r w:rsidR="00FC47B5">
        <w:rPr>
          <w:rFonts w:ascii="Arial" w:hAnsi="Arial" w:hint="eastAsia"/>
          <w:lang w:val="en-US" w:eastAsia="zh-CN"/>
        </w:rPr>
        <w:t>A</w:t>
      </w:r>
      <w:r w:rsidR="00FC47B5">
        <w:rPr>
          <w:rFonts w:ascii="Arial" w:hAnsi="Arial"/>
          <w:lang w:val="en-US" w:eastAsia="zh-CN"/>
        </w:rPr>
        <w:t>4</w:t>
      </w:r>
      <w:r w:rsidR="00FC47B5">
        <w:rPr>
          <w:rFonts w:ascii="Arial" w:hAnsi="Arial" w:hint="eastAsia"/>
          <w:lang w:val="en-US" w:eastAsia="zh-CN"/>
        </w:rPr>
        <w:t>子</w:t>
      </w:r>
      <w:bookmarkStart w:id="0" w:name="_GoBack"/>
      <w:bookmarkEnd w:id="0"/>
      <w:r w:rsidR="00FC47B5">
        <w:rPr>
          <w:rFonts w:ascii="Arial" w:hAnsi="Arial" w:hint="eastAsia"/>
          <w:lang w:val="en-US" w:eastAsia="zh-CN"/>
        </w:rPr>
        <w:t>项目中</w:t>
      </w:r>
      <w:r>
        <w:rPr>
          <w:rFonts w:ascii="Arial" w:hAnsi="Arial" w:hint="eastAsia"/>
          <w:lang w:val="en-US" w:eastAsia="zh-CN"/>
        </w:rPr>
        <w:t>基于稀疏编码和深度学习的信息融合表示</w:t>
      </w:r>
      <w:r w:rsidR="00D567CB">
        <w:rPr>
          <w:rFonts w:ascii="Arial" w:hAnsi="Arial" w:hint="eastAsia"/>
          <w:lang w:val="en-US" w:eastAsia="zh-CN"/>
        </w:rPr>
        <w:t>研究工作</w:t>
      </w:r>
      <w:r>
        <w:rPr>
          <w:rFonts w:ascii="Arial" w:hAnsi="Arial" w:hint="eastAsia"/>
          <w:lang w:val="en-US" w:eastAsia="zh-CN"/>
        </w:rPr>
        <w:t>。</w:t>
      </w:r>
      <w:proofErr w:type="gramStart"/>
      <w:r w:rsidR="00A8371C">
        <w:rPr>
          <w:rFonts w:ascii="Arial" w:hAnsi="Arial" w:hint="eastAsia"/>
          <w:lang w:val="en-US" w:eastAsia="zh-CN"/>
        </w:rPr>
        <w:t>本重大</w:t>
      </w:r>
      <w:proofErr w:type="gramEnd"/>
      <w:r w:rsidR="00A8371C">
        <w:rPr>
          <w:rFonts w:ascii="Arial" w:hAnsi="Arial" w:hint="eastAsia"/>
          <w:lang w:val="en-US" w:eastAsia="zh-CN"/>
        </w:rPr>
        <w:t>项目第一期将持续到</w:t>
      </w:r>
      <w:r w:rsidR="00A8371C">
        <w:rPr>
          <w:rFonts w:ascii="Arial" w:hAnsi="Arial" w:hint="eastAsia"/>
          <w:lang w:val="en-US" w:eastAsia="zh-CN"/>
        </w:rPr>
        <w:t>2019</w:t>
      </w:r>
      <w:r w:rsidR="00A8371C">
        <w:rPr>
          <w:rFonts w:ascii="Arial" w:hAnsi="Arial" w:hint="eastAsia"/>
          <w:lang w:val="en-US" w:eastAsia="zh-CN"/>
        </w:rPr>
        <w:t>年</w:t>
      </w:r>
      <w:r w:rsidR="00A8371C">
        <w:rPr>
          <w:rFonts w:ascii="Arial" w:hAnsi="Arial" w:hint="eastAsia"/>
          <w:lang w:val="en-US" w:eastAsia="zh-CN"/>
        </w:rPr>
        <w:t>12</w:t>
      </w:r>
      <w:r w:rsidR="00A8371C">
        <w:rPr>
          <w:rFonts w:ascii="Arial" w:hAnsi="Arial" w:hint="eastAsia"/>
          <w:lang w:val="en-US" w:eastAsia="zh-CN"/>
        </w:rPr>
        <w:t>月</w:t>
      </w:r>
      <w:r w:rsidR="00A8371C">
        <w:rPr>
          <w:rFonts w:ascii="Arial" w:hAnsi="Arial" w:hint="eastAsia"/>
          <w:lang w:val="en-US" w:eastAsia="zh-CN"/>
        </w:rPr>
        <w:t>31</w:t>
      </w:r>
      <w:r w:rsidR="00A8371C">
        <w:rPr>
          <w:rFonts w:ascii="Arial" w:hAnsi="Arial" w:hint="eastAsia"/>
          <w:lang w:val="en-US" w:eastAsia="zh-CN"/>
        </w:rPr>
        <w:t>日，在此期间，我们每年邀请你至少两次到汉堡参与本项目工作。项目</w:t>
      </w:r>
      <w:r w:rsidR="004C1D5B">
        <w:rPr>
          <w:rFonts w:ascii="Arial" w:hAnsi="Arial" w:hint="eastAsia"/>
          <w:lang w:val="en-US" w:eastAsia="zh-CN"/>
        </w:rPr>
        <w:t>的下一</w:t>
      </w:r>
      <w:r w:rsidR="00A8371C">
        <w:rPr>
          <w:rFonts w:ascii="Arial" w:hAnsi="Arial" w:hint="eastAsia"/>
          <w:lang w:val="en-US" w:eastAsia="zh-CN"/>
        </w:rPr>
        <w:t>日程事宜是将于</w:t>
      </w:r>
      <w:r w:rsidR="00A8371C">
        <w:rPr>
          <w:rFonts w:ascii="Arial" w:hAnsi="Arial" w:hint="eastAsia"/>
          <w:lang w:val="en-US" w:eastAsia="zh-CN"/>
        </w:rPr>
        <w:t>201</w:t>
      </w:r>
      <w:r w:rsidR="00F00980">
        <w:rPr>
          <w:rFonts w:ascii="Arial" w:hAnsi="Arial"/>
          <w:lang w:val="en-US" w:eastAsia="zh-CN"/>
        </w:rPr>
        <w:t>8</w:t>
      </w:r>
      <w:r w:rsidR="00A8371C">
        <w:rPr>
          <w:rFonts w:ascii="Arial" w:hAnsi="Arial" w:hint="eastAsia"/>
          <w:lang w:val="en-US" w:eastAsia="zh-CN"/>
        </w:rPr>
        <w:t>年</w:t>
      </w:r>
      <w:r w:rsidR="00A8371C">
        <w:rPr>
          <w:rFonts w:ascii="Arial" w:hAnsi="Arial" w:hint="eastAsia"/>
          <w:lang w:val="en-US" w:eastAsia="zh-CN"/>
        </w:rPr>
        <w:t>7</w:t>
      </w:r>
      <w:r w:rsidR="00A8371C">
        <w:rPr>
          <w:rFonts w:ascii="Arial" w:hAnsi="Arial" w:hint="eastAsia"/>
          <w:lang w:val="en-US" w:eastAsia="zh-CN"/>
        </w:rPr>
        <w:t>月</w:t>
      </w:r>
      <w:r w:rsidR="00A8371C">
        <w:rPr>
          <w:rFonts w:ascii="Arial" w:hAnsi="Arial" w:hint="eastAsia"/>
          <w:lang w:val="en-US" w:eastAsia="zh-CN"/>
        </w:rPr>
        <w:t>1</w:t>
      </w:r>
      <w:r w:rsidR="00A8371C">
        <w:rPr>
          <w:rFonts w:ascii="Arial" w:hAnsi="Arial" w:hint="eastAsia"/>
          <w:lang w:val="en-US" w:eastAsia="zh-CN"/>
        </w:rPr>
        <w:t>日到</w:t>
      </w:r>
      <w:r w:rsidR="00A8371C">
        <w:rPr>
          <w:rFonts w:ascii="Arial" w:hAnsi="Arial" w:hint="eastAsia"/>
          <w:lang w:val="en-US" w:eastAsia="zh-CN"/>
        </w:rPr>
        <w:t>9</w:t>
      </w:r>
      <w:r w:rsidR="00A8371C">
        <w:rPr>
          <w:rFonts w:ascii="Arial" w:hAnsi="Arial" w:hint="eastAsia"/>
          <w:lang w:val="en-US" w:eastAsia="zh-CN"/>
        </w:rPr>
        <w:t>月</w:t>
      </w:r>
      <w:r w:rsidR="00A8371C">
        <w:rPr>
          <w:rFonts w:ascii="Arial" w:hAnsi="Arial" w:hint="eastAsia"/>
          <w:lang w:val="en-US" w:eastAsia="zh-CN"/>
        </w:rPr>
        <w:t>2</w:t>
      </w:r>
      <w:r w:rsidR="00A8371C">
        <w:rPr>
          <w:rFonts w:ascii="Arial" w:hAnsi="Arial" w:hint="eastAsia"/>
          <w:lang w:val="en-US" w:eastAsia="zh-CN"/>
        </w:rPr>
        <w:t>号</w:t>
      </w:r>
      <w:r w:rsidR="00246E93">
        <w:rPr>
          <w:rFonts w:ascii="Arial" w:hAnsi="Arial" w:hint="eastAsia"/>
          <w:lang w:val="en-US" w:eastAsia="zh-CN"/>
        </w:rPr>
        <w:t>举行</w:t>
      </w:r>
      <w:r w:rsidR="00A8371C">
        <w:rPr>
          <w:rFonts w:ascii="Arial" w:hAnsi="Arial" w:hint="eastAsia"/>
          <w:lang w:val="en-US" w:eastAsia="zh-CN"/>
        </w:rPr>
        <w:t>的暑期学校。</w:t>
      </w:r>
    </w:p>
    <w:p w:rsidR="002177EB" w:rsidRDefault="0020289D" w:rsidP="000B3F7E">
      <w:pPr>
        <w:spacing w:after="240" w:line="360" w:lineRule="auto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>我们将</w:t>
      </w:r>
      <w:r w:rsidR="00A8371C">
        <w:rPr>
          <w:rFonts w:ascii="Arial" w:hAnsi="Arial" w:hint="eastAsia"/>
          <w:lang w:val="en-US" w:eastAsia="zh-CN"/>
        </w:rPr>
        <w:t>协助</w:t>
      </w:r>
      <w:r>
        <w:rPr>
          <w:rFonts w:ascii="Arial" w:hAnsi="Arial" w:hint="eastAsia"/>
          <w:lang w:val="en-US" w:eastAsia="zh-CN"/>
        </w:rPr>
        <w:t>你</w:t>
      </w:r>
      <w:r w:rsidR="00A8371C">
        <w:rPr>
          <w:rFonts w:ascii="Arial" w:hAnsi="Arial" w:hint="eastAsia"/>
          <w:lang w:val="en-US" w:eastAsia="zh-CN"/>
        </w:rPr>
        <w:t>住宿相关事宜</w:t>
      </w:r>
      <w:r>
        <w:rPr>
          <w:rFonts w:ascii="Arial" w:hAnsi="Arial" w:hint="eastAsia"/>
          <w:lang w:val="en-US" w:eastAsia="zh-CN"/>
        </w:rPr>
        <w:t>。期待着</w:t>
      </w:r>
      <w:r w:rsidR="00A8371C">
        <w:rPr>
          <w:rFonts w:ascii="Arial" w:hAnsi="Arial" w:hint="eastAsia"/>
          <w:lang w:val="en-US" w:eastAsia="zh-CN"/>
        </w:rPr>
        <w:t>8</w:t>
      </w:r>
      <w:r>
        <w:rPr>
          <w:rFonts w:ascii="Arial" w:hAnsi="Arial" w:hint="eastAsia"/>
          <w:lang w:val="en-US" w:eastAsia="zh-CN"/>
        </w:rPr>
        <w:t>月份与你在汉堡相见。</w:t>
      </w:r>
    </w:p>
    <w:p w:rsidR="00A8371C" w:rsidRDefault="00A8371C" w:rsidP="00F12D43">
      <w:pPr>
        <w:rPr>
          <w:rFonts w:ascii="Arial" w:hAnsi="Arial"/>
          <w:lang w:eastAsia="zh-CN"/>
        </w:rPr>
      </w:pPr>
    </w:p>
    <w:p w:rsidR="000B0BDE" w:rsidRDefault="0020289D" w:rsidP="00F12D43">
      <w:pPr>
        <w:rPr>
          <w:rFonts w:ascii="Arial" w:hAnsi="Arial"/>
        </w:rPr>
      </w:pPr>
      <w:r>
        <w:rPr>
          <w:rFonts w:ascii="Arial" w:hAnsi="Arial" w:hint="eastAsia"/>
          <w:lang w:eastAsia="zh-CN"/>
        </w:rPr>
        <w:t>此致</w:t>
      </w:r>
      <w:r w:rsidR="002177EB">
        <w:rPr>
          <w:rFonts w:ascii="Arial" w:hAnsi="Arial"/>
        </w:rPr>
        <w:t>,</w:t>
      </w:r>
    </w:p>
    <w:p w:rsidR="00B412FA" w:rsidRDefault="00B412FA" w:rsidP="00520E93">
      <w:pPr>
        <w:ind w:left="360"/>
        <w:rPr>
          <w:rFonts w:ascii="Arial" w:hAnsi="Arial"/>
          <w:lang w:eastAsia="zh-CN"/>
        </w:rPr>
      </w:pPr>
    </w:p>
    <w:p w:rsidR="000B0BDE" w:rsidRDefault="0020289D" w:rsidP="00520E93">
      <w:pPr>
        <w:ind w:left="36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张建伟</w:t>
      </w:r>
      <w:r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 w:hint="eastAsia"/>
          <w:lang w:eastAsia="zh-CN"/>
        </w:rPr>
        <w:t>教授</w:t>
      </w:r>
      <w:r>
        <w:rPr>
          <w:rFonts w:ascii="Arial" w:hAnsi="Arial" w:hint="eastAsia"/>
          <w:lang w:eastAsia="zh-CN"/>
        </w:rPr>
        <w:t xml:space="preserve"> </w:t>
      </w:r>
      <w:r>
        <w:rPr>
          <w:rFonts w:ascii="Arial" w:hAnsi="Arial" w:hint="eastAsia"/>
          <w:lang w:eastAsia="zh-CN"/>
        </w:rPr>
        <w:t>博士</w:t>
      </w:r>
    </w:p>
    <w:p w:rsidR="00F940F9" w:rsidRPr="00520E93" w:rsidRDefault="00F940F9" w:rsidP="00520E93">
      <w:pPr>
        <w:ind w:left="360"/>
        <w:rPr>
          <w:rFonts w:ascii="Arial" w:hAnsi="Arial"/>
        </w:rPr>
      </w:pPr>
    </w:p>
    <w:sectPr w:rsidR="00F940F9" w:rsidRPr="00520E93" w:rsidSect="00F665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750" w:right="1134" w:bottom="1985" w:left="1418" w:header="510" w:footer="53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1B3" w:rsidRDefault="002911B3">
      <w:r>
        <w:separator/>
      </w:r>
    </w:p>
  </w:endnote>
  <w:endnote w:type="continuationSeparator" w:id="0">
    <w:p w:rsidR="002911B3" w:rsidRDefault="0029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eSansOffice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068" w:rsidRDefault="0076606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D7" w:rsidRPr="00470B76" w:rsidRDefault="002911B3">
    <w:pPr>
      <w:pStyle w:val="a4"/>
      <w:rPr>
        <w:rFonts w:ascii="Arial" w:hAnsi="Arial"/>
      </w:rPr>
    </w:pPr>
    <w:r>
      <w:rPr>
        <w:noProof/>
        <w:sz w:val="20"/>
      </w:rPr>
      <w:pict>
        <v:line id="_x0000_s2071" style="position:absolute;z-index:251655168;mso-position-horizontal-relative:page;mso-position-vertical-relative:page" from="70.9pt,792.2pt" to="552.8pt,792.2pt" strokeweight=".5pt">
          <w10:wrap anchorx="page" anchory="page"/>
        </v:line>
      </w:pict>
    </w:r>
    <w:r w:rsidR="001E55D7" w:rsidRPr="00470B76">
      <w:rPr>
        <w:rFonts w:ascii="Arial" w:hAnsi="Arial"/>
      </w:rPr>
      <w:t xml:space="preserve">Universität Hamburg · </w:t>
    </w:r>
    <w:r w:rsidR="00ED0350">
      <w:rPr>
        <w:rFonts w:ascii="Arial" w:hAnsi="Arial"/>
      </w:rPr>
      <w:t>FB Informatik</w:t>
    </w:r>
    <w:r w:rsidR="00ED0350" w:rsidRPr="00470B76">
      <w:rPr>
        <w:rFonts w:ascii="Arial" w:hAnsi="Arial"/>
      </w:rPr>
      <w:t xml:space="preserve"> · </w:t>
    </w:r>
    <w:r w:rsidR="00ED0350">
      <w:rPr>
        <w:rFonts w:ascii="Arial" w:hAnsi="Arial"/>
      </w:rPr>
      <w:t>Vogt-Kölln-Straße 30</w:t>
    </w:r>
    <w:r w:rsidR="001E55D7" w:rsidRPr="00470B76">
      <w:rPr>
        <w:rFonts w:ascii="Arial" w:hAnsi="Arial"/>
      </w:rPr>
      <w:t xml:space="preserve"> · </w:t>
    </w:r>
    <w:r w:rsidR="003E1A4E">
      <w:rPr>
        <w:rFonts w:ascii="Arial" w:hAnsi="Arial"/>
      </w:rPr>
      <w:t>D-</w:t>
    </w:r>
    <w:r w:rsidR="001E55D7" w:rsidRPr="00470B76">
      <w:rPr>
        <w:rFonts w:ascii="Arial" w:hAnsi="Arial"/>
      </w:rPr>
      <w:t>2</w:t>
    </w:r>
    <w:r w:rsidR="00ED0350">
      <w:rPr>
        <w:rFonts w:ascii="Arial" w:hAnsi="Arial"/>
      </w:rPr>
      <w:t>2527</w:t>
    </w:r>
    <w:r w:rsidR="001E55D7" w:rsidRPr="00470B76">
      <w:rPr>
        <w:rFonts w:ascii="Arial" w:hAnsi="Arial"/>
      </w:rPr>
      <w:t xml:space="preserve"> Hamburg · www.</w:t>
    </w:r>
    <w:r w:rsidR="00ED0350">
      <w:rPr>
        <w:rFonts w:ascii="Arial" w:hAnsi="Arial"/>
      </w:rPr>
      <w:t>informatik.</w:t>
    </w:r>
    <w:r w:rsidR="001E55D7" w:rsidRPr="00470B76">
      <w:rPr>
        <w:rFonts w:ascii="Arial" w:hAnsi="Arial"/>
      </w:rPr>
      <w:t>uni-hamburg.de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D7" w:rsidRPr="00470B76" w:rsidRDefault="00766068">
    <w:pPr>
      <w:pStyle w:val="a4"/>
      <w:rPr>
        <w:rFonts w:ascii="Arial" w:hAnsi="Arial"/>
      </w:rPr>
    </w:pPr>
    <w:r>
      <w:rPr>
        <w:noProof/>
        <w:sz w:val="20"/>
        <w:lang w:val="en-US" w:eastAsia="zh-CN"/>
      </w:rPr>
      <w:drawing>
        <wp:anchor distT="0" distB="0" distL="114300" distR="114300" simplePos="0" relativeHeight="251662336" behindDoc="1" locked="0" layoutInCell="0" allowOverlap="1">
          <wp:simplePos x="0" y="0"/>
          <wp:positionH relativeFrom="page">
            <wp:posOffset>4263390</wp:posOffset>
          </wp:positionH>
          <wp:positionV relativeFrom="page">
            <wp:posOffset>7395210</wp:posOffset>
          </wp:positionV>
          <wp:extent cx="3295650" cy="3295650"/>
          <wp:effectExtent l="19050" t="0" r="0" b="0"/>
          <wp:wrapNone/>
          <wp:docPr id="47" name="Bild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46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3295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911B3">
      <w:rPr>
        <w:noProof/>
        <w:sz w:val="20"/>
      </w:rPr>
      <w:pict>
        <v:line id="_x0000_s2052" style="position:absolute;z-index:251653120;mso-position-horizontal-relative:page;mso-position-vertical-relative:page" from="70.9pt,792.2pt" to="552.8pt,792.2pt" strokeweight=".5pt">
          <w10:wrap anchorx="page" anchory="page"/>
        </v:line>
      </w:pict>
    </w:r>
    <w:r w:rsidR="001E55D7" w:rsidRPr="00470B76">
      <w:rPr>
        <w:rFonts w:ascii="Arial" w:hAnsi="Arial"/>
      </w:rPr>
      <w:t xml:space="preserve">Universität </w:t>
    </w:r>
    <w:r w:rsidR="001E55D7" w:rsidRPr="00470B76">
      <w:rPr>
        <w:rFonts w:ascii="Arial" w:hAnsi="Arial"/>
      </w:rPr>
      <w:t xml:space="preserve">Hamburg · </w:t>
    </w:r>
    <w:r w:rsidR="00ED0350">
      <w:rPr>
        <w:rFonts w:ascii="Arial" w:hAnsi="Arial"/>
      </w:rPr>
      <w:t>FB Informatik</w:t>
    </w:r>
    <w:r w:rsidR="00ED0350" w:rsidRPr="00470B76">
      <w:rPr>
        <w:rFonts w:ascii="Arial" w:hAnsi="Arial"/>
      </w:rPr>
      <w:t xml:space="preserve"> · </w:t>
    </w:r>
    <w:r w:rsidR="00ED0350">
      <w:rPr>
        <w:rFonts w:ascii="Arial" w:hAnsi="Arial"/>
      </w:rPr>
      <w:t>Vogt-Kölln-Straße 30</w:t>
    </w:r>
    <w:r w:rsidR="001E55D7" w:rsidRPr="00470B76">
      <w:rPr>
        <w:rFonts w:ascii="Arial" w:hAnsi="Arial"/>
      </w:rPr>
      <w:t xml:space="preserve"> · </w:t>
    </w:r>
    <w:r w:rsidR="003E1A4E">
      <w:rPr>
        <w:rFonts w:ascii="Arial" w:hAnsi="Arial"/>
      </w:rPr>
      <w:t>D-</w:t>
    </w:r>
    <w:r w:rsidR="00ED0350">
      <w:rPr>
        <w:rFonts w:ascii="Arial" w:hAnsi="Arial"/>
      </w:rPr>
      <w:t>22527</w:t>
    </w:r>
    <w:r w:rsidR="001E55D7" w:rsidRPr="00470B76">
      <w:rPr>
        <w:rFonts w:ascii="Arial" w:hAnsi="Arial"/>
      </w:rPr>
      <w:t xml:space="preserve"> Hamburg · www.</w:t>
    </w:r>
    <w:r w:rsidR="00ED0350">
      <w:rPr>
        <w:rFonts w:ascii="Arial" w:hAnsi="Arial"/>
      </w:rPr>
      <w:t>informatik.</w:t>
    </w:r>
    <w:r w:rsidR="001E55D7" w:rsidRPr="00470B76">
      <w:rPr>
        <w:rFonts w:ascii="Arial" w:hAnsi="Arial"/>
      </w:rPr>
      <w:t>uni-hamburg.de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1B3" w:rsidRDefault="002911B3">
      <w:r>
        <w:separator/>
      </w:r>
    </w:p>
  </w:footnote>
  <w:footnote w:type="continuationSeparator" w:id="0">
    <w:p w:rsidR="002911B3" w:rsidRDefault="00291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D7" w:rsidRDefault="002911B3">
    <w:pPr>
      <w:pStyle w:val="a3"/>
    </w:pPr>
    <w:r>
      <w:rPr>
        <w:noProof/>
        <w:lang w:eastAsia="ja-JP" w:bidi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89" type="#_x0000_t75" style="position:absolute;left:0;text-align:left;margin-left:0;margin-top:0;width:595.5pt;height:842.25pt;z-index:-251659264;mso-position-horizontal:center;mso-position-horizontal-relative:margin;mso-position-vertical:center;mso-position-vertical-relative:margin" o:allowincell="f">
          <v:imagedata r:id="rId1" o:title="wasserzeichen_briefbogen_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D7" w:rsidRPr="00470B76" w:rsidRDefault="002911B3" w:rsidP="00283BDD">
    <w:pPr>
      <w:pStyle w:val="a3"/>
      <w:spacing w:after="240"/>
      <w:ind w:left="0"/>
      <w:jc w:val="center"/>
      <w:rPr>
        <w:rFonts w:ascii="Arial" w:hAnsi="Arial"/>
      </w:rPr>
    </w:pPr>
    <w:r>
      <w:rPr>
        <w:rFonts w:ascii="Arial" w:hAnsi="Arial"/>
        <w:noProof/>
        <w:lang w:eastAsia="ja-JP" w:bidi="th-T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90" type="#_x0000_t75" style="position:absolute;left:0;text-align:left;margin-left:0;margin-top:0;width:595.5pt;height:842.25pt;z-index:-251658240;mso-position-horizontal:center;mso-position-horizontal-relative:margin;mso-position-vertical:center;mso-position-vertical-relative:margin" o:allowincell="f">
          <v:imagedata r:id="rId1" o:title="wasserzeichen_briefbogen_l"/>
          <w10:wrap anchorx="margin" anchory="margin"/>
        </v:shape>
      </w:pict>
    </w:r>
  </w:p>
  <w:p w:rsidR="001E55D7" w:rsidRPr="00470B76" w:rsidRDefault="001E55D7" w:rsidP="00FA68B0">
    <w:pPr>
      <w:pStyle w:val="a3"/>
      <w:tabs>
        <w:tab w:val="center" w:pos="4536"/>
      </w:tabs>
      <w:spacing w:after="960"/>
      <w:ind w:left="0"/>
      <w:jc w:val="left"/>
      <w:rPr>
        <w:rFonts w:ascii="Arial" w:hAnsi="Arial"/>
        <w:sz w:val="20"/>
      </w:rPr>
    </w:pPr>
    <w:r>
      <w:rPr>
        <w:rFonts w:ascii="Arial" w:hAnsi="Arial"/>
        <w:sz w:val="20"/>
      </w:rPr>
      <w:tab/>
    </w:r>
    <w:r w:rsidRPr="00470B76">
      <w:rPr>
        <w:rFonts w:ascii="Arial" w:hAnsi="Arial"/>
        <w:sz w:val="20"/>
      </w:rPr>
      <w:t xml:space="preserve">— </w:t>
    </w:r>
    <w:r w:rsidR="003C7A61" w:rsidRPr="00470B76">
      <w:rPr>
        <w:rStyle w:val="a6"/>
        <w:rFonts w:ascii="Arial" w:hAnsi="Arial"/>
        <w:sz w:val="20"/>
      </w:rPr>
      <w:fldChar w:fldCharType="begin"/>
    </w:r>
    <w:r w:rsidRPr="00470B76">
      <w:rPr>
        <w:rStyle w:val="a6"/>
        <w:rFonts w:ascii="Arial" w:hAnsi="Arial"/>
        <w:sz w:val="20"/>
      </w:rPr>
      <w:instrText xml:space="preserve"> PAGE </w:instrText>
    </w:r>
    <w:r w:rsidR="003C7A61" w:rsidRPr="00470B76">
      <w:rPr>
        <w:rStyle w:val="a6"/>
        <w:rFonts w:ascii="Arial" w:hAnsi="Arial"/>
        <w:sz w:val="20"/>
      </w:rPr>
      <w:fldChar w:fldCharType="separate"/>
    </w:r>
    <w:r w:rsidR="00A8371C">
      <w:rPr>
        <w:rStyle w:val="a6"/>
        <w:rFonts w:ascii="Arial" w:hAnsi="Arial"/>
        <w:noProof/>
        <w:sz w:val="20"/>
      </w:rPr>
      <w:t>2</w:t>
    </w:r>
    <w:r w:rsidR="003C7A61" w:rsidRPr="00470B76">
      <w:rPr>
        <w:rStyle w:val="a6"/>
        <w:rFonts w:ascii="Arial" w:hAnsi="Arial"/>
        <w:sz w:val="20"/>
      </w:rPr>
      <w:fldChar w:fldCharType="end"/>
    </w:r>
    <w:r w:rsidRPr="00470B76">
      <w:rPr>
        <w:rStyle w:val="a6"/>
        <w:rFonts w:ascii="Arial" w:hAnsi="Arial"/>
        <w:sz w:val="20"/>
      </w:rPr>
      <w:t xml:space="preserve"> 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D7" w:rsidRPr="00470B76" w:rsidRDefault="00766068" w:rsidP="00F665F3">
    <w:pPr>
      <w:pStyle w:val="a3"/>
      <w:ind w:left="4820" w:right="624"/>
      <w:rPr>
        <w:rFonts w:ascii="Arial" w:hAnsi="Arial"/>
      </w:rPr>
    </w:pPr>
    <w:r>
      <w:rPr>
        <w:noProof/>
        <w:lang w:val="en-US" w:eastAsia="zh-CN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-551815</wp:posOffset>
          </wp:positionH>
          <wp:positionV relativeFrom="paragraph">
            <wp:posOffset>-304800</wp:posOffset>
          </wp:positionV>
          <wp:extent cx="3394710" cy="1655445"/>
          <wp:effectExtent l="19050" t="0" r="0" b="0"/>
          <wp:wrapNone/>
          <wp:docPr id="48" name="Bild 36" descr="UHH-Logo_2010_RotE2001A_Ligh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6" descr="UHH-Logo_2010_RotE2001A_Light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4710" cy="16554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B0BDE" w:rsidRDefault="002911B3" w:rsidP="00F665F3">
    <w:pPr>
      <w:pStyle w:val="a3"/>
      <w:spacing w:before="120" w:after="240" w:line="240" w:lineRule="auto"/>
      <w:ind w:left="4820" w:right="624"/>
      <w:rPr>
        <w:rFonts w:ascii="Arial" w:hAnsi="Arial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91" type="#_x0000_t75" style="position:absolute;left:0;text-align:left;margin-left:518.8pt;margin-top:43.55pt;width:36.85pt;height:36.85pt;z-index:251659264;mso-position-horizontal-relative:page;mso-position-vertical-relative:page" o:allowincell="f" fillcolor="window">
          <v:imagedata r:id="rId2" o:title="" grayscale="t"/>
          <w10:wrap type="topAndBottom" anchorx="page" anchory="page"/>
        </v:shape>
        <o:OLEObject Type="Embed" ProgID="Word.Picture.8" ShapeID="_x0000_s2091" DrawAspect="Content" ObjectID="_1590577604" r:id="rId3"/>
      </w:object>
    </w:r>
    <w:r w:rsidR="000B0BDE">
      <w:rPr>
        <w:rFonts w:ascii="Arial" w:hAnsi="Arial"/>
      </w:rPr>
      <w:t>Fakultät für Mathematik, Informatik</w:t>
    </w:r>
    <w:r w:rsidR="000B0BDE">
      <w:rPr>
        <w:rFonts w:ascii="Arial" w:hAnsi="Arial"/>
      </w:rPr>
      <w:br/>
      <w:t>und Naturwissenschaften</w:t>
    </w:r>
  </w:p>
  <w:p w:rsidR="001E55D7" w:rsidRPr="00470B76" w:rsidRDefault="000B0BDE" w:rsidP="00F665F3">
    <w:pPr>
      <w:pStyle w:val="a3"/>
      <w:spacing w:before="120" w:after="40" w:line="240" w:lineRule="auto"/>
      <w:ind w:left="4820" w:right="624"/>
      <w:rPr>
        <w:rFonts w:ascii="Arial" w:hAnsi="Arial"/>
      </w:rPr>
    </w:pPr>
    <w:r>
      <w:rPr>
        <w:rFonts w:ascii="Arial" w:hAnsi="Arial"/>
      </w:rPr>
      <w:t>Fac</w:t>
    </w:r>
    <w:r w:rsidR="008F2B81">
      <w:rPr>
        <w:rFonts w:ascii="Arial" w:hAnsi="Arial"/>
      </w:rPr>
      <w:t>hbereich</w:t>
    </w:r>
    <w:r>
      <w:rPr>
        <w:rFonts w:ascii="Arial" w:hAnsi="Arial"/>
      </w:rPr>
      <w:t xml:space="preserve"> </w:t>
    </w:r>
    <w:r w:rsidR="008F2B81">
      <w:rPr>
        <w:rFonts w:ascii="Arial" w:hAnsi="Arial"/>
      </w:rPr>
      <w:t>Informatik</w:t>
    </w:r>
  </w:p>
  <w:p w:rsidR="00106AA7" w:rsidRDefault="008470CE" w:rsidP="00F665F3">
    <w:pPr>
      <w:pStyle w:val="a3"/>
      <w:spacing w:after="40" w:line="240" w:lineRule="auto"/>
      <w:ind w:left="4820" w:right="624"/>
      <w:rPr>
        <w:rFonts w:ascii="Arial" w:hAnsi="Arial"/>
      </w:rPr>
    </w:pPr>
    <w:r>
      <w:rPr>
        <w:rFonts w:ascii="Arial" w:hAnsi="Arial"/>
      </w:rPr>
      <w:t>Technische Aspekte</w:t>
    </w:r>
  </w:p>
  <w:p w:rsidR="001E55D7" w:rsidRPr="00470B76" w:rsidRDefault="008470CE" w:rsidP="00F665F3">
    <w:pPr>
      <w:pStyle w:val="a3"/>
      <w:spacing w:after="40" w:line="240" w:lineRule="auto"/>
      <w:ind w:left="4820" w:right="624"/>
      <w:rPr>
        <w:rFonts w:ascii="Arial" w:hAnsi="Arial"/>
      </w:rPr>
    </w:pPr>
    <w:r>
      <w:rPr>
        <w:rFonts w:ascii="Arial" w:hAnsi="Arial"/>
      </w:rPr>
      <w:t>Multimodaler Systeme</w:t>
    </w:r>
    <w:r w:rsidR="000B0BDE">
      <w:rPr>
        <w:rFonts w:ascii="Arial" w:hAnsi="Arial"/>
      </w:rPr>
      <w:t xml:space="preserve"> (</w:t>
    </w:r>
    <w:r>
      <w:rPr>
        <w:rFonts w:ascii="Arial" w:hAnsi="Arial"/>
      </w:rPr>
      <w:t>TAMS</w:t>
    </w:r>
    <w:r w:rsidR="000B0BDE">
      <w:rPr>
        <w:rFonts w:ascii="Arial" w:hAnsi="Arial"/>
      </w:rPr>
      <w:t>)</w:t>
    </w:r>
  </w:p>
  <w:p w:rsidR="001E55D7" w:rsidRPr="00470B76" w:rsidRDefault="002911B3" w:rsidP="00F665F3">
    <w:pPr>
      <w:pStyle w:val="a3"/>
      <w:spacing w:after="40" w:line="240" w:lineRule="auto"/>
      <w:ind w:left="4820" w:right="624"/>
      <w:rPr>
        <w:rFonts w:ascii="Arial" w:hAnsi="Arial"/>
      </w:rPr>
    </w:pPr>
    <w:r>
      <w:rPr>
        <w:rFonts w:ascii="Arial" w:hAnsi="Arial"/>
        <w:noProof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93" type="#_x0000_t32" style="position:absolute;left:0;text-align:left;margin-left:14.2pt;margin-top:421pt;width:9.9pt;height:0;z-index:251661312;mso-position-horizontal-relative:page;mso-position-vertical-relative:page" o:connectortype="straight" strokeweight=".25pt">
          <w10:wrap anchorx="page" anchory="page"/>
        </v:shape>
      </w:pict>
    </w:r>
    <w:r>
      <w:rPr>
        <w:rFonts w:ascii="Arial" w:hAnsi="Arial"/>
        <w:noProof/>
        <w:sz w:val="20"/>
      </w:rPr>
      <w:pict>
        <v:shape id="_x0000_s2092" type="#_x0000_t32" style="position:absolute;left:0;text-align:left;margin-left:14.2pt;margin-top:269.35pt;width:14.15pt;height:0;z-index:251660288;mso-position-horizontal-relative:page;mso-position-vertical-relative:page" o:connectortype="straight" strokeweight=".25pt">
          <w10:wrap anchorx="page" anchory="page"/>
        </v:shape>
      </w:pict>
    </w:r>
    <w:r>
      <w:rPr>
        <w:rFonts w:ascii="Arial" w:hAnsi="Arial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left:0;text-align:left;margin-left:70.3pt;margin-top:118.5pt;width:212.6pt;height:19.05pt;z-index:251654144;mso-position-horizontal-relative:page;mso-position-vertical-relative:page" filled="f" stroked="f">
          <v:textbox style="mso-next-textbox:#_x0000_s2060" inset="0,0,0,0">
            <w:txbxContent>
              <w:p w:rsidR="001E55D7" w:rsidRPr="00847861" w:rsidRDefault="008F2B81" w:rsidP="00E842C6">
                <w:pPr>
                  <w:spacing w:before="80" w:after="0" w:line="240" w:lineRule="auto"/>
                  <w:rPr>
                    <w:rFonts w:ascii="Arial" w:hAnsi="Arial" w:cs="Arial"/>
                    <w:color w:val="808080"/>
                    <w:sz w:val="12"/>
                  </w:rPr>
                </w:pPr>
                <w:r>
                  <w:rPr>
                    <w:rFonts w:ascii="Arial" w:hAnsi="Arial" w:cs="Arial"/>
                    <w:spacing w:val="4"/>
                    <w:sz w:val="12"/>
                  </w:rPr>
                  <w:t>UHH · F</w:t>
                </w:r>
                <w:r w:rsidR="002639E4">
                  <w:rPr>
                    <w:rFonts w:ascii="Arial" w:hAnsi="Arial" w:cs="Arial"/>
                    <w:spacing w:val="4"/>
                    <w:sz w:val="12"/>
                  </w:rPr>
                  <w:t>B</w:t>
                </w:r>
                <w:r>
                  <w:rPr>
                    <w:rFonts w:ascii="Arial" w:hAnsi="Arial" w:cs="Arial"/>
                    <w:spacing w:val="4"/>
                    <w:sz w:val="12"/>
                  </w:rPr>
                  <w:t xml:space="preserve"> Informatik</w:t>
                </w:r>
                <w:r w:rsidR="001E55D7" w:rsidRPr="00847861">
                  <w:rPr>
                    <w:rFonts w:ascii="Arial" w:hAnsi="Arial" w:cs="Arial"/>
                    <w:spacing w:val="4"/>
                    <w:sz w:val="12"/>
                  </w:rPr>
                  <w:t xml:space="preserve"> ·</w:t>
                </w:r>
                <w:r>
                  <w:rPr>
                    <w:rFonts w:ascii="Arial" w:hAnsi="Arial" w:cs="Arial"/>
                    <w:spacing w:val="4"/>
                    <w:sz w:val="12"/>
                  </w:rPr>
                  <w:t xml:space="preserve"> </w:t>
                </w:r>
                <w:r w:rsidR="008470CE">
                  <w:rPr>
                    <w:rFonts w:ascii="Arial" w:hAnsi="Arial" w:cs="Arial"/>
                    <w:spacing w:val="4"/>
                    <w:sz w:val="12"/>
                  </w:rPr>
                  <w:t>TAMS</w:t>
                </w:r>
                <w:r w:rsidR="002639E4" w:rsidRPr="00847861">
                  <w:rPr>
                    <w:rFonts w:ascii="Arial" w:hAnsi="Arial" w:cs="Arial"/>
                    <w:spacing w:val="4"/>
                    <w:sz w:val="12"/>
                  </w:rPr>
                  <w:t xml:space="preserve"> · </w:t>
                </w:r>
                <w:r>
                  <w:rPr>
                    <w:rFonts w:ascii="Arial" w:hAnsi="Arial" w:cs="Arial"/>
                    <w:spacing w:val="4"/>
                    <w:sz w:val="12"/>
                  </w:rPr>
                  <w:t>Vogt-Kölln-Str. 30</w:t>
                </w:r>
                <w:r w:rsidR="001E55D7" w:rsidRPr="00847861">
                  <w:rPr>
                    <w:rFonts w:ascii="Arial" w:hAnsi="Arial" w:cs="Arial"/>
                    <w:spacing w:val="4"/>
                    <w:sz w:val="12"/>
                  </w:rPr>
                  <w:t xml:space="preserve"> · </w:t>
                </w:r>
                <w:r w:rsidR="003E1A4E">
                  <w:rPr>
                    <w:rFonts w:ascii="Arial" w:hAnsi="Arial" w:cs="Arial"/>
                    <w:spacing w:val="4"/>
                    <w:sz w:val="12"/>
                  </w:rPr>
                  <w:t>D-</w:t>
                </w:r>
                <w:r>
                  <w:rPr>
                    <w:rFonts w:ascii="Arial" w:hAnsi="Arial" w:cs="Arial"/>
                    <w:spacing w:val="4"/>
                    <w:sz w:val="12"/>
                  </w:rPr>
                  <w:t>22527</w:t>
                </w:r>
                <w:r w:rsidR="001E55D7" w:rsidRPr="00847861">
                  <w:rPr>
                    <w:rFonts w:ascii="Arial" w:hAnsi="Arial" w:cs="Arial"/>
                    <w:spacing w:val="4"/>
                    <w:sz w:val="12"/>
                  </w:rPr>
                  <w:t xml:space="preserve"> Hamburg</w:t>
                </w:r>
                <w:r w:rsidR="002639E4">
                  <w:rPr>
                    <w:rFonts w:ascii="Arial" w:hAnsi="Arial" w:cs="Arial"/>
                    <w:spacing w:val="4"/>
                    <w:sz w:val="12"/>
                  </w:rPr>
                  <w:br/>
                </w:r>
                <w:r w:rsidR="008470CE">
                  <w:rPr>
                    <w:rFonts w:ascii="Arial" w:hAnsi="Arial" w:cs="Arial"/>
                    <w:spacing w:val="4"/>
                    <w:sz w:val="12"/>
                  </w:rPr>
                  <w:t xml:space="preserve">Prof. Dr. </w:t>
                </w:r>
                <w:r w:rsidR="008C73E5">
                  <w:rPr>
                    <w:rFonts w:ascii="Arial" w:hAnsi="Arial" w:cs="Arial"/>
                    <w:spacing w:val="4"/>
                    <w:sz w:val="12"/>
                  </w:rPr>
                  <w:t>Jianwei Zhang</w:t>
                </w:r>
              </w:p>
            </w:txbxContent>
          </v:textbox>
          <w10:wrap anchorx="page" anchory="page"/>
        </v:shape>
      </w:pict>
    </w:r>
    <w:r w:rsidR="00106AA7">
      <w:rPr>
        <w:rFonts w:ascii="Arial" w:hAnsi="Arial"/>
      </w:rPr>
      <w:t xml:space="preserve">Prof. Dr. </w:t>
    </w:r>
    <w:r w:rsidR="008470CE">
      <w:rPr>
        <w:rFonts w:ascii="Arial" w:hAnsi="Arial"/>
      </w:rPr>
      <w:t>Jianwei Zhang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124C4"/>
    <w:multiLevelType w:val="hybridMultilevel"/>
    <w:tmpl w:val="E7625110"/>
    <w:lvl w:ilvl="0" w:tplc="8B9E920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2540C"/>
    <w:multiLevelType w:val="multilevel"/>
    <w:tmpl w:val="FBAEE43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" w15:restartNumberingAfterBreak="0">
    <w:nsid w:val="6FD22B76"/>
    <w:multiLevelType w:val="hybridMultilevel"/>
    <w:tmpl w:val="10CA6E92"/>
    <w:lvl w:ilvl="0" w:tplc="3C9E03E0">
      <w:start w:val="1"/>
      <w:numFmt w:val="bullet"/>
      <w:pStyle w:val="Aufzhlung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Courier New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94"/>
    <o:shapelayout v:ext="edit">
      <o:idmap v:ext="edit" data="2"/>
      <o:rules v:ext="edit">
        <o:r id="V:Rule1" type="connector" idref="#_x0000_s2092"/>
        <o:r id="V:Rule2" type="connector" idref="#_x0000_s209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8470CE"/>
    <w:rsid w:val="00010476"/>
    <w:rsid w:val="00080623"/>
    <w:rsid w:val="000808FE"/>
    <w:rsid w:val="00095D5E"/>
    <w:rsid w:val="000A77B0"/>
    <w:rsid w:val="000B0BDE"/>
    <w:rsid w:val="000B3F7E"/>
    <w:rsid w:val="00106AA7"/>
    <w:rsid w:val="00120140"/>
    <w:rsid w:val="00133C86"/>
    <w:rsid w:val="001364A5"/>
    <w:rsid w:val="001441D9"/>
    <w:rsid w:val="001534B8"/>
    <w:rsid w:val="001614B9"/>
    <w:rsid w:val="00175ACC"/>
    <w:rsid w:val="001940CE"/>
    <w:rsid w:val="00195AAC"/>
    <w:rsid w:val="001A4888"/>
    <w:rsid w:val="001B79E0"/>
    <w:rsid w:val="001E55D7"/>
    <w:rsid w:val="001F0E9D"/>
    <w:rsid w:val="0020289D"/>
    <w:rsid w:val="00210308"/>
    <w:rsid w:val="002177EB"/>
    <w:rsid w:val="00246E93"/>
    <w:rsid w:val="002639E4"/>
    <w:rsid w:val="00283BDD"/>
    <w:rsid w:val="00284122"/>
    <w:rsid w:val="002911B3"/>
    <w:rsid w:val="002946FD"/>
    <w:rsid w:val="002C021A"/>
    <w:rsid w:val="002C56E6"/>
    <w:rsid w:val="002F5103"/>
    <w:rsid w:val="0030058A"/>
    <w:rsid w:val="0030181E"/>
    <w:rsid w:val="00326FDF"/>
    <w:rsid w:val="003464AC"/>
    <w:rsid w:val="003546F4"/>
    <w:rsid w:val="00362D73"/>
    <w:rsid w:val="0038221F"/>
    <w:rsid w:val="00384731"/>
    <w:rsid w:val="003B66DA"/>
    <w:rsid w:val="003B6A75"/>
    <w:rsid w:val="003C21B7"/>
    <w:rsid w:val="003C7A61"/>
    <w:rsid w:val="003D28B4"/>
    <w:rsid w:val="003D5D85"/>
    <w:rsid w:val="003E1A4E"/>
    <w:rsid w:val="00404123"/>
    <w:rsid w:val="00433026"/>
    <w:rsid w:val="00443181"/>
    <w:rsid w:val="00470B76"/>
    <w:rsid w:val="00476C43"/>
    <w:rsid w:val="00490208"/>
    <w:rsid w:val="004C1D5B"/>
    <w:rsid w:val="004D19D5"/>
    <w:rsid w:val="004E23C6"/>
    <w:rsid w:val="00520E93"/>
    <w:rsid w:val="005256C1"/>
    <w:rsid w:val="0052599C"/>
    <w:rsid w:val="00543A7B"/>
    <w:rsid w:val="0055690C"/>
    <w:rsid w:val="0056537F"/>
    <w:rsid w:val="00566F69"/>
    <w:rsid w:val="0056792F"/>
    <w:rsid w:val="00572B83"/>
    <w:rsid w:val="005760B1"/>
    <w:rsid w:val="00585B56"/>
    <w:rsid w:val="005A1E6B"/>
    <w:rsid w:val="005B3713"/>
    <w:rsid w:val="005B4062"/>
    <w:rsid w:val="005D60B6"/>
    <w:rsid w:val="005E5A53"/>
    <w:rsid w:val="006106A7"/>
    <w:rsid w:val="00615723"/>
    <w:rsid w:val="00623850"/>
    <w:rsid w:val="00634A40"/>
    <w:rsid w:val="00634EDF"/>
    <w:rsid w:val="0064543B"/>
    <w:rsid w:val="00647834"/>
    <w:rsid w:val="006704E8"/>
    <w:rsid w:val="00675FF8"/>
    <w:rsid w:val="006918F7"/>
    <w:rsid w:val="00697929"/>
    <w:rsid w:val="006A0F54"/>
    <w:rsid w:val="006B1006"/>
    <w:rsid w:val="006B4438"/>
    <w:rsid w:val="006B6BCE"/>
    <w:rsid w:val="006F4502"/>
    <w:rsid w:val="00737ED5"/>
    <w:rsid w:val="00740F34"/>
    <w:rsid w:val="0075371A"/>
    <w:rsid w:val="007613B8"/>
    <w:rsid w:val="00766068"/>
    <w:rsid w:val="0077682B"/>
    <w:rsid w:val="007961AC"/>
    <w:rsid w:val="007A2CF2"/>
    <w:rsid w:val="007E70B0"/>
    <w:rsid w:val="007F38F8"/>
    <w:rsid w:val="00840411"/>
    <w:rsid w:val="00843A88"/>
    <w:rsid w:val="008470CE"/>
    <w:rsid w:val="00847861"/>
    <w:rsid w:val="0086294D"/>
    <w:rsid w:val="00866914"/>
    <w:rsid w:val="00866B92"/>
    <w:rsid w:val="0088667B"/>
    <w:rsid w:val="00890AC9"/>
    <w:rsid w:val="008A23D6"/>
    <w:rsid w:val="008A658B"/>
    <w:rsid w:val="008B2F78"/>
    <w:rsid w:val="008B745F"/>
    <w:rsid w:val="008C73E5"/>
    <w:rsid w:val="008E1AC8"/>
    <w:rsid w:val="008E37E0"/>
    <w:rsid w:val="008F2B81"/>
    <w:rsid w:val="00924E7B"/>
    <w:rsid w:val="00951E72"/>
    <w:rsid w:val="00964A23"/>
    <w:rsid w:val="00975111"/>
    <w:rsid w:val="00976AE2"/>
    <w:rsid w:val="00992C26"/>
    <w:rsid w:val="00997522"/>
    <w:rsid w:val="00997C5D"/>
    <w:rsid w:val="009A429F"/>
    <w:rsid w:val="009A4E48"/>
    <w:rsid w:val="009C6BB0"/>
    <w:rsid w:val="00A16D13"/>
    <w:rsid w:val="00A46836"/>
    <w:rsid w:val="00A724C5"/>
    <w:rsid w:val="00A73075"/>
    <w:rsid w:val="00A8371C"/>
    <w:rsid w:val="00A92386"/>
    <w:rsid w:val="00A93DBC"/>
    <w:rsid w:val="00A95775"/>
    <w:rsid w:val="00AB198F"/>
    <w:rsid w:val="00AB5F5C"/>
    <w:rsid w:val="00AD5B67"/>
    <w:rsid w:val="00AE04D6"/>
    <w:rsid w:val="00AE7EAA"/>
    <w:rsid w:val="00B01401"/>
    <w:rsid w:val="00B149B1"/>
    <w:rsid w:val="00B36313"/>
    <w:rsid w:val="00B412FA"/>
    <w:rsid w:val="00B920A5"/>
    <w:rsid w:val="00BD0FDC"/>
    <w:rsid w:val="00BE599B"/>
    <w:rsid w:val="00C00FFD"/>
    <w:rsid w:val="00C0634B"/>
    <w:rsid w:val="00C13C6B"/>
    <w:rsid w:val="00C24621"/>
    <w:rsid w:val="00C2592C"/>
    <w:rsid w:val="00C327B9"/>
    <w:rsid w:val="00C4705F"/>
    <w:rsid w:val="00C76046"/>
    <w:rsid w:val="00C905B3"/>
    <w:rsid w:val="00C915D1"/>
    <w:rsid w:val="00CA2D73"/>
    <w:rsid w:val="00CB6DA9"/>
    <w:rsid w:val="00CC1615"/>
    <w:rsid w:val="00CC30C8"/>
    <w:rsid w:val="00CC3255"/>
    <w:rsid w:val="00CC5836"/>
    <w:rsid w:val="00CD05AB"/>
    <w:rsid w:val="00CD473A"/>
    <w:rsid w:val="00D1493F"/>
    <w:rsid w:val="00D3413C"/>
    <w:rsid w:val="00D567CB"/>
    <w:rsid w:val="00D611C0"/>
    <w:rsid w:val="00D81F8D"/>
    <w:rsid w:val="00DB4D00"/>
    <w:rsid w:val="00DC7000"/>
    <w:rsid w:val="00DD053A"/>
    <w:rsid w:val="00DD74EA"/>
    <w:rsid w:val="00DD7EC8"/>
    <w:rsid w:val="00DF4554"/>
    <w:rsid w:val="00DF616E"/>
    <w:rsid w:val="00E2714F"/>
    <w:rsid w:val="00E310C1"/>
    <w:rsid w:val="00E4411B"/>
    <w:rsid w:val="00E511AF"/>
    <w:rsid w:val="00E74844"/>
    <w:rsid w:val="00E81841"/>
    <w:rsid w:val="00E842C6"/>
    <w:rsid w:val="00EA6563"/>
    <w:rsid w:val="00EB06F8"/>
    <w:rsid w:val="00EC0E5A"/>
    <w:rsid w:val="00EC2D3E"/>
    <w:rsid w:val="00EC335B"/>
    <w:rsid w:val="00ED0350"/>
    <w:rsid w:val="00F00980"/>
    <w:rsid w:val="00F12D43"/>
    <w:rsid w:val="00F23421"/>
    <w:rsid w:val="00F51F83"/>
    <w:rsid w:val="00F57D39"/>
    <w:rsid w:val="00F665F3"/>
    <w:rsid w:val="00F70BA2"/>
    <w:rsid w:val="00F72E3F"/>
    <w:rsid w:val="00F86A46"/>
    <w:rsid w:val="00F940F9"/>
    <w:rsid w:val="00FA68B0"/>
    <w:rsid w:val="00FB25FF"/>
    <w:rsid w:val="00FC3414"/>
    <w:rsid w:val="00FC47B5"/>
    <w:rsid w:val="00FD1DDC"/>
    <w:rsid w:val="00FE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4"/>
    <o:shapelayout v:ext="edit">
      <o:idmap v:ext="edit" data="1"/>
    </o:shapelayout>
  </w:shapeDefaults>
  <w:decimalSymbol w:val="."/>
  <w:listSeparator w:val=","/>
  <w14:docId w14:val="121D47E0"/>
  <w15:docId w15:val="{6C591093-947C-4608-A94E-C2F4D6A0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3C6"/>
    <w:pPr>
      <w:spacing w:after="120" w:line="280" w:lineRule="exact"/>
    </w:pPr>
    <w:rPr>
      <w:rFonts w:ascii="TheSansOffice" w:hAnsi="TheSansOffice"/>
      <w:sz w:val="22"/>
      <w:lang w:val="de-DE" w:eastAsia="de-DE"/>
    </w:rPr>
  </w:style>
  <w:style w:type="paragraph" w:styleId="1">
    <w:name w:val="heading 1"/>
    <w:basedOn w:val="a"/>
    <w:next w:val="a"/>
    <w:qFormat/>
    <w:rsid w:val="008B745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195AA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B745F"/>
    <w:pPr>
      <w:spacing w:after="60" w:line="220" w:lineRule="exact"/>
      <w:ind w:left="5387"/>
      <w:jc w:val="right"/>
    </w:pPr>
    <w:rPr>
      <w:spacing w:val="12"/>
      <w:sz w:val="16"/>
    </w:rPr>
  </w:style>
  <w:style w:type="paragraph" w:styleId="a4">
    <w:name w:val="footer"/>
    <w:basedOn w:val="a"/>
    <w:rsid w:val="008B745F"/>
    <w:pPr>
      <w:spacing w:line="400" w:lineRule="exact"/>
    </w:pPr>
    <w:rPr>
      <w:spacing w:val="12"/>
      <w:sz w:val="16"/>
    </w:rPr>
  </w:style>
  <w:style w:type="character" w:styleId="a5">
    <w:name w:val="Strong"/>
    <w:qFormat/>
    <w:rsid w:val="00A93DBC"/>
    <w:rPr>
      <w:b/>
      <w:bCs/>
    </w:rPr>
  </w:style>
  <w:style w:type="character" w:styleId="a6">
    <w:name w:val="page number"/>
    <w:basedOn w:val="a0"/>
    <w:rsid w:val="00283BDD"/>
  </w:style>
  <w:style w:type="paragraph" w:customStyle="1" w:styleId="Absender">
    <w:name w:val="Absender"/>
    <w:basedOn w:val="a"/>
    <w:rsid w:val="008B745F"/>
    <w:pPr>
      <w:spacing w:line="180" w:lineRule="exact"/>
    </w:pPr>
    <w:rPr>
      <w:spacing w:val="10"/>
      <w:sz w:val="16"/>
    </w:rPr>
  </w:style>
  <w:style w:type="paragraph" w:customStyle="1" w:styleId="Adressat">
    <w:name w:val="Adressat"/>
    <w:basedOn w:val="a"/>
    <w:rsid w:val="004E23C6"/>
    <w:pPr>
      <w:spacing w:after="0"/>
    </w:pPr>
    <w:rPr>
      <w:rFonts w:cs="Arial"/>
      <w:spacing w:val="8"/>
      <w:sz w:val="18"/>
      <w:szCs w:val="18"/>
    </w:rPr>
  </w:style>
  <w:style w:type="paragraph" w:customStyle="1" w:styleId="TelNr">
    <w:name w:val="TelNr"/>
    <w:basedOn w:val="Absender"/>
    <w:rsid w:val="004E23C6"/>
    <w:pPr>
      <w:spacing w:after="0"/>
    </w:pPr>
    <w:rPr>
      <w:rFonts w:cs="Arial"/>
    </w:rPr>
  </w:style>
  <w:style w:type="paragraph" w:customStyle="1" w:styleId="Neue">
    <w:name w:val="Neue"/>
    <w:basedOn w:val="a"/>
    <w:rsid w:val="001534B8"/>
  </w:style>
  <w:style w:type="paragraph" w:customStyle="1" w:styleId="Aufzhlung">
    <w:name w:val="Aufzählung"/>
    <w:basedOn w:val="a"/>
    <w:rsid w:val="00F12D43"/>
    <w:pPr>
      <w:numPr>
        <w:numId w:val="2"/>
      </w:numPr>
      <w:spacing w:before="40" w:after="40"/>
      <w:ind w:left="924" w:hanging="357"/>
    </w:pPr>
  </w:style>
  <w:style w:type="paragraph" w:customStyle="1" w:styleId="Betreff">
    <w:name w:val="Betreff"/>
    <w:basedOn w:val="a"/>
    <w:rsid w:val="00F12D43"/>
    <w:pPr>
      <w:spacing w:before="60" w:after="240"/>
    </w:pPr>
  </w:style>
  <w:style w:type="paragraph" w:customStyle="1" w:styleId="AZArial">
    <w:name w:val="AZ + Arial"/>
    <w:basedOn w:val="TelNr"/>
    <w:rsid w:val="00E74844"/>
    <w:pPr>
      <w:spacing w:before="60" w:after="20"/>
    </w:pPr>
    <w:rPr>
      <w:rFonts w:ascii="Arial" w:hAnsi="Arial"/>
      <w:lang w:val="it-IT"/>
    </w:rPr>
  </w:style>
  <w:style w:type="paragraph" w:styleId="a7">
    <w:name w:val="Balloon Text"/>
    <w:basedOn w:val="a"/>
    <w:link w:val="a8"/>
    <w:rsid w:val="00C25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rsid w:val="00C2592C"/>
    <w:rPr>
      <w:rFonts w:ascii="Tahoma" w:hAnsi="Tahoma" w:cs="Tahoma"/>
      <w:sz w:val="16"/>
      <w:szCs w:val="16"/>
    </w:rPr>
  </w:style>
  <w:style w:type="paragraph" w:customStyle="1" w:styleId="FormatvorlageAdressatArial">
    <w:name w:val="Formatvorlage Adressat + Arial"/>
    <w:basedOn w:val="Adressat"/>
    <w:rsid w:val="009A429F"/>
    <w:rPr>
      <w:rFonts w:ascii="Arial" w:hAnsi="Arial"/>
      <w:sz w:val="22"/>
    </w:rPr>
  </w:style>
  <w:style w:type="paragraph" w:styleId="a9">
    <w:name w:val="List Paragraph"/>
    <w:basedOn w:val="a"/>
    <w:uiPriority w:val="34"/>
    <w:qFormat/>
    <w:rsid w:val="00D61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Formulare\Fachbereichs_Formulare\Briefvorlagen_etc\Ab_29.10.2010\UHH-Brief2010-Word2007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UHH-Brief2010-Word2007</Template>
  <TotalTime>23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Briefvorlage</vt:lpstr>
      <vt:lpstr>Briefvorlage</vt:lpstr>
    </vt:vector>
  </TitlesOfParts>
  <Company>Universität Hamburg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</dc:title>
  <dc:subject>Variante 1</dc:subject>
  <dc:creator>tetsis</dc:creator>
  <dc:description>Kompatibel zu Word 97 bis Word 2003.</dc:description>
  <cp:lastModifiedBy>Zhang Liwei</cp:lastModifiedBy>
  <cp:revision>16</cp:revision>
  <cp:lastPrinted>2012-07-31T09:31:00Z</cp:lastPrinted>
  <dcterms:created xsi:type="dcterms:W3CDTF">2012-07-31T10:19:00Z</dcterms:created>
  <dcterms:modified xsi:type="dcterms:W3CDTF">2018-06-15T06:20:00Z</dcterms:modified>
</cp:coreProperties>
</file>