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8AF" w:rsidRDefault="003778AF" w:rsidP="007C0394">
      <w:r w:rsidRPr="005E0C2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31.6pt;height:41.4pt;visibility:visible">
            <v:imagedata r:id="rId6" o:title=""/>
          </v:shape>
        </w:pict>
      </w:r>
    </w:p>
    <w:p w:rsidR="003778AF" w:rsidRPr="008506D8" w:rsidRDefault="003778AF" w:rsidP="007C0394">
      <w:r w:rsidRPr="007C0394">
        <w:rPr>
          <w:rFonts w:ascii="Times New Roman" w:hAnsi="Times New Roman"/>
          <w:sz w:val="18"/>
          <w:szCs w:val="18"/>
        </w:rPr>
        <w:t xml:space="preserve">Prof. Nicola Giaquinto, Ph.D </w:t>
      </w:r>
    </w:p>
    <w:p w:rsidR="003778AF" w:rsidRPr="007C0394" w:rsidRDefault="003778AF" w:rsidP="008506D8">
      <w:pPr>
        <w:rPr>
          <w:rFonts w:ascii="Times New Roman" w:hAnsi="Times New Roman"/>
          <w:sz w:val="18"/>
          <w:szCs w:val="18"/>
        </w:rPr>
      </w:pPr>
      <w:r w:rsidRPr="007C0394">
        <w:rPr>
          <w:rFonts w:ascii="Times New Roman" w:hAnsi="Times New Roman" w:hint="eastAsia"/>
          <w:sz w:val="18"/>
          <w:szCs w:val="18"/>
        </w:rPr>
        <w:t>电气和电子测量副教授</w:t>
      </w:r>
    </w:p>
    <w:p w:rsidR="003778AF" w:rsidRPr="007C0394" w:rsidRDefault="003778AF" w:rsidP="008506D8">
      <w:pPr>
        <w:rPr>
          <w:rFonts w:ascii="Times New Roman" w:hAnsi="Times New Roman"/>
          <w:sz w:val="18"/>
          <w:szCs w:val="18"/>
        </w:rPr>
      </w:pPr>
      <w:r w:rsidRPr="007C0394">
        <w:rPr>
          <w:rFonts w:ascii="Times New Roman" w:hAnsi="Times New Roman" w:hint="eastAsia"/>
          <w:sz w:val="18"/>
          <w:szCs w:val="18"/>
        </w:rPr>
        <w:t>国际教育校长代表</w:t>
      </w:r>
    </w:p>
    <w:p w:rsidR="003778AF" w:rsidRDefault="003778AF" w:rsidP="007C0394"/>
    <w:p w:rsidR="003778AF" w:rsidRDefault="003778AF" w:rsidP="007C0394">
      <w:r>
        <w:rPr>
          <w:rFonts w:hint="eastAsia"/>
        </w:rPr>
        <w:t>巴里</w:t>
      </w:r>
      <w:r>
        <w:t>, 2018</w:t>
      </w:r>
      <w:r>
        <w:rPr>
          <w:rFonts w:hint="eastAsia"/>
        </w:rPr>
        <w:t>年</w:t>
      </w:r>
      <w:r>
        <w:t>1</w:t>
      </w:r>
      <w:r>
        <w:rPr>
          <w:rFonts w:hint="eastAsia"/>
        </w:rPr>
        <w:t>月</w:t>
      </w:r>
      <w:r>
        <w:t>20</w:t>
      </w:r>
      <w:r>
        <w:rPr>
          <w:rFonts w:hint="eastAsia"/>
        </w:rPr>
        <w:t>日</w:t>
      </w:r>
    </w:p>
    <w:p w:rsidR="003778AF" w:rsidRDefault="003778AF" w:rsidP="007C0394">
      <w:pPr>
        <w:jc w:val="right"/>
      </w:pPr>
      <w:r>
        <w:rPr>
          <w:rFonts w:hint="eastAsia"/>
        </w:rPr>
        <w:t>致：</w:t>
      </w:r>
      <w:r>
        <w:t>Giuseppe Carlo Marano</w:t>
      </w:r>
      <w:r>
        <w:rPr>
          <w:rFonts w:hint="eastAsia"/>
        </w:rPr>
        <w:t>教授</w:t>
      </w:r>
    </w:p>
    <w:p w:rsidR="003778AF" w:rsidRDefault="003778AF" w:rsidP="007C0394">
      <w:pPr>
        <w:jc w:val="right"/>
      </w:pPr>
      <w:r>
        <w:rPr>
          <w:rFonts w:hint="eastAsia"/>
        </w:rPr>
        <w:t>福州大学</w:t>
      </w:r>
    </w:p>
    <w:p w:rsidR="003778AF" w:rsidRDefault="003778AF" w:rsidP="007C0394">
      <w:pPr>
        <w:jc w:val="right"/>
      </w:pPr>
      <w:r>
        <w:rPr>
          <w:rFonts w:hint="eastAsia"/>
        </w:rPr>
        <w:t>福州，福建省，中华人民共和国</w:t>
      </w:r>
    </w:p>
    <w:p w:rsidR="003778AF" w:rsidRDefault="003778AF" w:rsidP="007C0394">
      <w:pPr>
        <w:jc w:val="right"/>
      </w:pPr>
    </w:p>
    <w:p w:rsidR="003778AF" w:rsidRDefault="003778AF" w:rsidP="007C0394">
      <w:pPr>
        <w:jc w:val="right"/>
      </w:pPr>
    </w:p>
    <w:p w:rsidR="003778AF" w:rsidRPr="00C53D9A" w:rsidRDefault="003778AF" w:rsidP="007C0394">
      <w:pPr>
        <w:jc w:val="center"/>
        <w:rPr>
          <w:b/>
        </w:rPr>
      </w:pPr>
      <w:r w:rsidRPr="00C53D9A">
        <w:rPr>
          <w:rFonts w:hint="eastAsia"/>
          <w:b/>
        </w:rPr>
        <w:t>主题：邀请</w:t>
      </w:r>
      <w:r w:rsidRPr="00C53D9A">
        <w:rPr>
          <w:b/>
        </w:rPr>
        <w:t>G.C. Marano</w:t>
      </w:r>
      <w:r w:rsidRPr="007C41ED">
        <w:rPr>
          <w:rFonts w:hint="eastAsia"/>
          <w:b/>
        </w:rPr>
        <w:t>教授到意大利巴里理工大学访问的邀请</w:t>
      </w:r>
      <w:r w:rsidRPr="00C53D9A">
        <w:rPr>
          <w:rFonts w:hint="eastAsia"/>
          <w:b/>
        </w:rPr>
        <w:t>函</w:t>
      </w:r>
    </w:p>
    <w:p w:rsidR="003778AF" w:rsidRPr="00984AE4" w:rsidRDefault="003778AF" w:rsidP="007C0394"/>
    <w:p w:rsidR="003778AF" w:rsidRDefault="003778AF" w:rsidP="007C0394">
      <w:r>
        <w:rPr>
          <w:rFonts w:hint="eastAsia"/>
        </w:rPr>
        <w:t>亲爱的</w:t>
      </w:r>
      <w:r>
        <w:t>G.C. Marano</w:t>
      </w:r>
      <w:r>
        <w:rPr>
          <w:rFonts w:hint="eastAsia"/>
        </w:rPr>
        <w:t>教授，</w:t>
      </w:r>
      <w:bookmarkStart w:id="0" w:name="_GoBack"/>
      <w:bookmarkEnd w:id="0"/>
    </w:p>
    <w:p w:rsidR="003778AF" w:rsidRDefault="003778AF" w:rsidP="007C0394"/>
    <w:p w:rsidR="003778AF" w:rsidRDefault="003778AF" w:rsidP="007C0394">
      <w:r>
        <w:rPr>
          <w:rFonts w:hint="eastAsia"/>
        </w:rPr>
        <w:t>作为意大利巴里理工大学分管国际交流工作的校长助理（代表），并依据巴里理工与福州大学土木工程学院之间的合作备忘录，我很荣幸地邀请您作为福州大学土木工程学院的</w:t>
      </w:r>
      <w:smartTag w:uri="urn:schemas-microsoft-com:office:smarttags" w:element="PersonName">
        <w:smartTagPr>
          <w:attr w:name="ProductID" w:val="全职"/>
        </w:smartTagPr>
        <w:r>
          <w:rPr>
            <w:rFonts w:hint="eastAsia"/>
          </w:rPr>
          <w:t>全职</w:t>
        </w:r>
      </w:smartTag>
      <w:r>
        <w:rPr>
          <w:rFonts w:hint="eastAsia"/>
        </w:rPr>
        <w:t>教授来我校就双方目前与将来的研究合作和学生交流互动展开研讨。</w:t>
      </w:r>
    </w:p>
    <w:p w:rsidR="003778AF" w:rsidRDefault="003778AF" w:rsidP="007C0394"/>
    <w:p w:rsidR="003778AF" w:rsidRDefault="003778AF" w:rsidP="007C0394">
      <w:r>
        <w:rPr>
          <w:rFonts w:hint="eastAsia"/>
        </w:rPr>
        <w:t>活动的时间为</w:t>
      </w:r>
      <w:r>
        <w:t>2018</w:t>
      </w:r>
      <w:r>
        <w:rPr>
          <w:rFonts w:hint="eastAsia"/>
        </w:rPr>
        <w:t>年</w:t>
      </w:r>
      <w:r>
        <w:t>2</w:t>
      </w:r>
      <w:r>
        <w:rPr>
          <w:rFonts w:hint="eastAsia"/>
        </w:rPr>
        <w:t>月</w:t>
      </w:r>
      <w:r>
        <w:t>7</w:t>
      </w:r>
      <w:r>
        <w:rPr>
          <w:rFonts w:hint="eastAsia"/>
        </w:rPr>
        <w:t>日至</w:t>
      </w:r>
      <w:r>
        <w:t>27</w:t>
      </w:r>
      <w:r>
        <w:rPr>
          <w:rFonts w:hint="eastAsia"/>
        </w:rPr>
        <w:t>日。在您访问期间，您将和其他同事与学校负责人探讨巴里理工与福州大学之间的合作事宜，尤其是以</w:t>
      </w:r>
      <w:r>
        <w:t>”Poliba2China</w:t>
      </w:r>
      <w:r>
        <w:rPr>
          <w:rFonts w:hint="eastAsia"/>
        </w:rPr>
        <w:t>“为主题的项目与各项活动，并就明年该活动的组织与举办进行安排。</w:t>
      </w:r>
    </w:p>
    <w:p w:rsidR="003778AF" w:rsidRDefault="003778AF" w:rsidP="007C0394"/>
    <w:p w:rsidR="003778AF" w:rsidRDefault="003778AF" w:rsidP="007C0394"/>
    <w:p w:rsidR="003778AF" w:rsidRDefault="003778AF" w:rsidP="007C0394">
      <w:r>
        <w:rPr>
          <w:rFonts w:hint="eastAsia"/>
        </w:rPr>
        <w:t>如果需要更多的帮助，请和我联系。</w:t>
      </w:r>
    </w:p>
    <w:p w:rsidR="003778AF" w:rsidRDefault="003778AF" w:rsidP="007C0394"/>
    <w:p w:rsidR="003778AF" w:rsidRDefault="003778AF" w:rsidP="007C0394">
      <w:r>
        <w:rPr>
          <w:rFonts w:hint="eastAsia"/>
        </w:rPr>
        <w:t>您诚挚的，</w:t>
      </w:r>
    </w:p>
    <w:p w:rsidR="003778AF" w:rsidRDefault="003778AF" w:rsidP="007C0394"/>
    <w:p w:rsidR="003778AF" w:rsidRDefault="003778AF" w:rsidP="007C0394">
      <w:pPr>
        <w:jc w:val="right"/>
      </w:pPr>
      <w:r>
        <w:t>Nicola Giaquinto, PhD</w:t>
      </w:r>
      <w:r>
        <w:rPr>
          <w:rFonts w:hint="eastAsia"/>
        </w:rPr>
        <w:t>（博士）</w:t>
      </w:r>
    </w:p>
    <w:p w:rsidR="003778AF" w:rsidRDefault="003778AF" w:rsidP="007C0394">
      <w:pPr>
        <w:jc w:val="right"/>
      </w:pPr>
      <w:r>
        <w:rPr>
          <w:rFonts w:hint="eastAsia"/>
        </w:rPr>
        <w:t>分管国际教育的校长助理（代表）</w:t>
      </w:r>
    </w:p>
    <w:p w:rsidR="003778AF" w:rsidRDefault="003778AF"/>
    <w:sectPr w:rsidR="003778AF" w:rsidSect="00CD00D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8AF" w:rsidRDefault="003778AF" w:rsidP="007C0394">
      <w:r>
        <w:separator/>
      </w:r>
    </w:p>
  </w:endnote>
  <w:endnote w:type="continuationSeparator" w:id="0">
    <w:p w:rsidR="003778AF" w:rsidRDefault="003778AF" w:rsidP="007C03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8AF" w:rsidRDefault="003778AF" w:rsidP="007C0394">
      <w:r>
        <w:separator/>
      </w:r>
    </w:p>
  </w:footnote>
  <w:footnote w:type="continuationSeparator" w:id="0">
    <w:p w:rsidR="003778AF" w:rsidRDefault="003778AF" w:rsidP="007C03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614C"/>
    <w:rsid w:val="0002614C"/>
    <w:rsid w:val="001C15D2"/>
    <w:rsid w:val="003778AF"/>
    <w:rsid w:val="00536241"/>
    <w:rsid w:val="005E0C21"/>
    <w:rsid w:val="006E455B"/>
    <w:rsid w:val="00704082"/>
    <w:rsid w:val="00725C76"/>
    <w:rsid w:val="00747686"/>
    <w:rsid w:val="007C0394"/>
    <w:rsid w:val="007C41ED"/>
    <w:rsid w:val="008506D8"/>
    <w:rsid w:val="0087487C"/>
    <w:rsid w:val="009514D9"/>
    <w:rsid w:val="00984AE4"/>
    <w:rsid w:val="00AE3656"/>
    <w:rsid w:val="00C53D9A"/>
    <w:rsid w:val="00CD00D1"/>
    <w:rsid w:val="00E21B0B"/>
    <w:rsid w:val="00E927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39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039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C0394"/>
    <w:rPr>
      <w:rFonts w:cs="Times New Roman"/>
      <w:sz w:val="18"/>
      <w:szCs w:val="18"/>
    </w:rPr>
  </w:style>
  <w:style w:type="paragraph" w:styleId="Footer">
    <w:name w:val="footer"/>
    <w:basedOn w:val="Normal"/>
    <w:link w:val="FooterChar"/>
    <w:uiPriority w:val="99"/>
    <w:rsid w:val="007C039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C0394"/>
    <w:rPr>
      <w:rFonts w:cs="Times New Roman"/>
      <w:sz w:val="18"/>
      <w:szCs w:val="18"/>
    </w:rPr>
  </w:style>
  <w:style w:type="paragraph" w:styleId="BalloonText">
    <w:name w:val="Balloon Text"/>
    <w:basedOn w:val="Normal"/>
    <w:link w:val="BalloonTextChar"/>
    <w:uiPriority w:val="99"/>
    <w:semiHidden/>
    <w:rsid w:val="007C0394"/>
    <w:rPr>
      <w:sz w:val="18"/>
      <w:szCs w:val="18"/>
    </w:rPr>
  </w:style>
  <w:style w:type="character" w:customStyle="1" w:styleId="BalloonTextChar">
    <w:name w:val="Balloon Text Char"/>
    <w:basedOn w:val="DefaultParagraphFont"/>
    <w:link w:val="BalloonText"/>
    <w:uiPriority w:val="99"/>
    <w:semiHidden/>
    <w:locked/>
    <w:rsid w:val="007C0394"/>
    <w:rPr>
      <w:rFonts w:cs="Times New Roman"/>
      <w:sz w:val="18"/>
      <w:szCs w:val="18"/>
    </w:rPr>
  </w:style>
  <w:style w:type="paragraph" w:customStyle="1" w:styleId="Default">
    <w:name w:val="Default"/>
    <w:uiPriority w:val="99"/>
    <w:rsid w:val="007C0394"/>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Pages>
  <Words>68</Words>
  <Characters>392</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5</cp:revision>
  <dcterms:created xsi:type="dcterms:W3CDTF">2018-01-27T02:48:00Z</dcterms:created>
  <dcterms:modified xsi:type="dcterms:W3CDTF">2018-02-01T07:31:00Z</dcterms:modified>
</cp:coreProperties>
</file>